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055D6" w14:textId="77777777" w:rsidR="00423093" w:rsidRPr="00690BA6" w:rsidRDefault="00423093" w:rsidP="0042309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HORN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539CFE0" w14:textId="77777777" w:rsidR="00423093" w:rsidRDefault="00423093" w:rsidP="004230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5E8BC1C" w14:textId="77777777" w:rsidR="00423093" w:rsidRDefault="00423093" w:rsidP="00423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85620C" w14:textId="77777777" w:rsidR="00423093" w:rsidRDefault="00423093" w:rsidP="004230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0F6B82" w14:textId="77777777" w:rsidR="00423093" w:rsidRDefault="00423093" w:rsidP="0042309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E9C2B85" w14:textId="77777777" w:rsidR="00423093" w:rsidRDefault="00423093" w:rsidP="0042309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m.5,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83E9097" w14:textId="77777777" w:rsidR="00423093" w:rsidRDefault="00423093" w:rsidP="0042309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33DD3B0" w14:textId="77777777" w:rsidR="00423093" w:rsidRDefault="00423093" w:rsidP="0042309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5EED0D2" w14:textId="77777777" w:rsidR="00423093" w:rsidRDefault="00423093" w:rsidP="0042309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5CDBF84" w14:textId="77777777" w:rsidR="00423093" w:rsidRDefault="00423093" w:rsidP="0042309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14FCD94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2385F" w14:textId="77777777" w:rsidR="00423093" w:rsidRDefault="00423093" w:rsidP="009139A6">
      <w:r>
        <w:separator/>
      </w:r>
    </w:p>
  </w:endnote>
  <w:endnote w:type="continuationSeparator" w:id="0">
    <w:p w14:paraId="0C5DE82D" w14:textId="77777777" w:rsidR="00423093" w:rsidRDefault="004230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3AB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99D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FCE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94254" w14:textId="77777777" w:rsidR="00423093" w:rsidRDefault="00423093" w:rsidP="009139A6">
      <w:r>
        <w:separator/>
      </w:r>
    </w:p>
  </w:footnote>
  <w:footnote w:type="continuationSeparator" w:id="0">
    <w:p w14:paraId="2842404D" w14:textId="77777777" w:rsidR="00423093" w:rsidRDefault="004230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CFF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230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953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93"/>
    <w:rsid w:val="000666E0"/>
    <w:rsid w:val="002510B7"/>
    <w:rsid w:val="0042309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F7D75"/>
  <w15:chartTrackingRefBased/>
  <w15:docId w15:val="{D1658C4D-C75E-4B5A-AE9A-5C33DE1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2021-04-12T12:51:00Z</dcterms:created>
  <dcterms:modified xsi:type="dcterms:W3CDTF">2021-04-12T12:51:00Z</dcterms:modified>
</cp:coreProperties>
</file>